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8D7D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261FE2C8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Swaffham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304BDB7D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0132A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C1A68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John Aylsham of London, grocer(q.v.), brought a plaint of debt against him,</w:t>
      </w:r>
    </w:p>
    <w:p w14:paraId="0C6DF40E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Beverach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Babraham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Cambridge,</w:t>
      </w:r>
    </w:p>
    <w:p w14:paraId="713882B1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cutler(q.v.).</w:t>
      </w:r>
    </w:p>
    <w:p w14:paraId="1FFAB6B1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03F5779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BBF7B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DBBB5" w14:textId="77777777" w:rsidR="005F4CC6" w:rsidRDefault="005F4CC6" w:rsidP="005F4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2022</w:t>
      </w:r>
    </w:p>
    <w:p w14:paraId="4BE5B5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B6C8D" w14:textId="77777777" w:rsidR="005F4CC6" w:rsidRDefault="005F4CC6" w:rsidP="009139A6">
      <w:r>
        <w:separator/>
      </w:r>
    </w:p>
  </w:endnote>
  <w:endnote w:type="continuationSeparator" w:id="0">
    <w:p w14:paraId="346B7D09" w14:textId="77777777" w:rsidR="005F4CC6" w:rsidRDefault="005F4C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68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93C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4EE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3C1E4" w14:textId="77777777" w:rsidR="005F4CC6" w:rsidRDefault="005F4CC6" w:rsidP="009139A6">
      <w:r>
        <w:separator/>
      </w:r>
    </w:p>
  </w:footnote>
  <w:footnote w:type="continuationSeparator" w:id="0">
    <w:p w14:paraId="17CB0E68" w14:textId="77777777" w:rsidR="005F4CC6" w:rsidRDefault="005F4C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9C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F02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89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C6"/>
    <w:rsid w:val="000666E0"/>
    <w:rsid w:val="002510B7"/>
    <w:rsid w:val="005C130B"/>
    <w:rsid w:val="005F4CC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BB75D"/>
  <w15:chartTrackingRefBased/>
  <w15:docId w15:val="{8A73B84E-C7A9-4D00-8CC0-CC093D77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4C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2022-07-03T09:53:00Z</dcterms:created>
  <dcterms:modified xsi:type="dcterms:W3CDTF">2022-07-03T09:54:00Z</dcterms:modified>
</cp:coreProperties>
</file>